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CHIDESCOMBE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Alton, Hampshire,</w:t>
      </w:r>
    </w:p>
    <w:p w:rsid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Pagham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24-193)</w:t>
      </w:r>
    </w:p>
    <w:p w:rsid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703E6" w:rsidRDefault="00E703E6" w:rsidP="00E703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  <w:bookmarkStart w:id="0" w:name="_GoBack"/>
      <w:bookmarkEnd w:id="0"/>
    </w:p>
    <w:sectPr w:rsidR="006B2F86" w:rsidRPr="00E703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3E6" w:rsidRDefault="00E703E6" w:rsidP="00E71FC3">
      <w:pPr>
        <w:spacing w:after="0" w:line="240" w:lineRule="auto"/>
      </w:pPr>
      <w:r>
        <w:separator/>
      </w:r>
    </w:p>
  </w:endnote>
  <w:endnote w:type="continuationSeparator" w:id="0">
    <w:p w:rsidR="00E703E6" w:rsidRDefault="00E703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3E6" w:rsidRDefault="00E703E6" w:rsidP="00E71FC3">
      <w:pPr>
        <w:spacing w:after="0" w:line="240" w:lineRule="auto"/>
      </w:pPr>
      <w:r>
        <w:separator/>
      </w:r>
    </w:p>
  </w:footnote>
  <w:footnote w:type="continuationSeparator" w:id="0">
    <w:p w:rsidR="00E703E6" w:rsidRDefault="00E703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E6"/>
    <w:rsid w:val="00AB52E8"/>
    <w:rsid w:val="00B16D3F"/>
    <w:rsid w:val="00E703E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063C6"/>
  <w15:chartTrackingRefBased/>
  <w15:docId w15:val="{E774BD96-22FF-4FCA-90FD-786B29B4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2016-05-12T20:20:00Z</dcterms:created>
  <dcterms:modified xsi:type="dcterms:W3CDTF">2016-05-12T20:20:00Z</dcterms:modified>
</cp:coreProperties>
</file>